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5CD8D" w14:textId="77777777" w:rsidR="006937B8" w:rsidRDefault="006937B8" w:rsidP="006937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WESTON</w:t>
      </w:r>
      <w:r>
        <w:rPr>
          <w:rFonts w:ascii="Times New Roman" w:eastAsia="Calibri" w:hAnsi="Times New Roman" w:cs="Times New Roman"/>
        </w:rPr>
        <w:t xml:space="preserve">     (fl.1484)</w:t>
      </w:r>
    </w:p>
    <w:p w14:paraId="5D0B90D5" w14:textId="77777777" w:rsidR="006937B8" w:rsidRDefault="006937B8" w:rsidP="006937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Prior of the Hospital of St.John of Jerusalem in England.</w:t>
      </w:r>
    </w:p>
    <w:p w14:paraId="1FC029E7" w14:textId="77777777" w:rsidR="006937B8" w:rsidRDefault="006937B8" w:rsidP="006937B8">
      <w:pPr>
        <w:rPr>
          <w:rFonts w:ascii="Times New Roman" w:eastAsia="Calibri" w:hAnsi="Times New Roman" w:cs="Times New Roman"/>
        </w:rPr>
      </w:pPr>
    </w:p>
    <w:p w14:paraId="2A143353" w14:textId="77777777" w:rsidR="006937B8" w:rsidRDefault="006937B8" w:rsidP="006937B8">
      <w:pPr>
        <w:rPr>
          <w:rFonts w:ascii="Times New Roman" w:eastAsia="Calibri" w:hAnsi="Times New Roman" w:cs="Times New Roman"/>
        </w:rPr>
      </w:pPr>
    </w:p>
    <w:p w14:paraId="6401B7AA" w14:textId="77777777" w:rsidR="006937B8" w:rsidRDefault="006937B8" w:rsidP="006937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William Capell of London, draper(q.v.), brought a plaint of debt against</w:t>
      </w:r>
    </w:p>
    <w:p w14:paraId="30EFDDA9" w14:textId="77777777" w:rsidR="006937B8" w:rsidRDefault="006937B8" w:rsidP="006937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him.</w:t>
      </w:r>
    </w:p>
    <w:p w14:paraId="7D175B42" w14:textId="64425BBA" w:rsidR="006937B8" w:rsidRDefault="006937B8" w:rsidP="006937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</w:t>
      </w:r>
      <w:r w:rsidR="005E71BF">
        <w:rPr>
          <w:rFonts w:ascii="Times New Roman" w:eastAsia="Calibri" w:hAnsi="Times New Roman" w:cs="Times New Roman"/>
        </w:rPr>
        <w:t>8</w:t>
      </w:r>
      <w:r>
        <w:rPr>
          <w:rFonts w:ascii="Times New Roman" w:eastAsia="Calibri" w:hAnsi="Times New Roman" w:cs="Times New Roman"/>
        </w:rPr>
        <w:t>Pl.htm )</w:t>
      </w:r>
    </w:p>
    <w:p w14:paraId="75DDDF74" w14:textId="449BFBB6" w:rsidR="005E71BF" w:rsidRDefault="005E71BF" w:rsidP="005E71BF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>Alice Hungerforth(q.v.), as the administratrix of her husband, John, of London, draper(q.v.), brought a plaint of debt against him.</w:t>
      </w:r>
    </w:p>
    <w:p w14:paraId="602B78F4" w14:textId="5BD257DB" w:rsidR="005E71BF" w:rsidRDefault="005E71BF" w:rsidP="005E71BF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65330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AB71353" w14:textId="010F8A58" w:rsidR="000567D4" w:rsidRDefault="000567D4" w:rsidP="000567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Sep.1485</w:t>
      </w:r>
      <w:r>
        <w:rPr>
          <w:rFonts w:ascii="Times New Roman" w:hAnsi="Times New Roman" w:cs="Times New Roman"/>
        </w:rPr>
        <w:tab/>
        <w:t>On a commission of the peace for Middlesex. (C.P.R. 1484-94 p.493)</w:t>
      </w:r>
    </w:p>
    <w:p w14:paraId="0F2D1983" w14:textId="05A40B5D" w:rsidR="000567D4" w:rsidRDefault="000567D4" w:rsidP="000567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Sep.1486</w:t>
      </w:r>
      <w:r>
        <w:rPr>
          <w:rFonts w:ascii="Times New Roman" w:hAnsi="Times New Roman" w:cs="Times New Roman"/>
        </w:rPr>
        <w:tab/>
        <w:t>On a commission of the peace for Middlesex. (ibid.)</w:t>
      </w:r>
    </w:p>
    <w:p w14:paraId="269CB91E" w14:textId="349963ED" w:rsidR="000567D4" w:rsidRDefault="000567D4" w:rsidP="000567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Nov.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On a commission of the peace for Middlesex. (ibid.)</w:t>
      </w:r>
    </w:p>
    <w:p w14:paraId="02175EDF" w14:textId="30B3E921" w:rsidR="000567D4" w:rsidRDefault="000567D4" w:rsidP="000567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Feb.1487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On a commission of the peace for Middlesex. (ibid.)</w:t>
      </w:r>
    </w:p>
    <w:p w14:paraId="416E9000" w14:textId="5753E699" w:rsidR="000567D4" w:rsidRDefault="000567D4" w:rsidP="000567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On a commission of the peace for Middlesex. (ibid.)</w:t>
      </w:r>
    </w:p>
    <w:p w14:paraId="604252EE" w14:textId="7DFB9F91" w:rsidR="000567D4" w:rsidRDefault="000567D4" w:rsidP="000567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Nov.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On a commission of the peace for Middlesex. (ibid.)</w:t>
      </w:r>
    </w:p>
    <w:p w14:paraId="4A9DDCD0" w14:textId="680120A4" w:rsidR="000567D4" w:rsidRDefault="000567D4" w:rsidP="000567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 Jan.1491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On a commission of the peace for Middlesex. (ibid.)</w:t>
      </w:r>
    </w:p>
    <w:p w14:paraId="51FD2FE3" w14:textId="3D43B8A2" w:rsidR="000567D4" w:rsidRDefault="000567D4" w:rsidP="000567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Jan.</w:t>
      </w:r>
      <w:r>
        <w:rPr>
          <w:rFonts w:ascii="Times New Roman" w:hAnsi="Times New Roman" w:cs="Times New Roman"/>
        </w:rPr>
        <w:tab/>
        <w:t>1493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On a commission of the peace for Middlesex. (ibid.)</w:t>
      </w:r>
    </w:p>
    <w:p w14:paraId="2572F413" w14:textId="11F5F382" w:rsidR="000567D4" w:rsidRDefault="000567D4" w:rsidP="000567D4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15 Feb.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On a commission of the peace for Middlesex. (ibid.)</w:t>
      </w:r>
    </w:p>
    <w:p w14:paraId="0414DC08" w14:textId="77777777" w:rsidR="006937B8" w:rsidRDefault="006937B8" w:rsidP="006937B8">
      <w:pPr>
        <w:rPr>
          <w:rFonts w:ascii="Times New Roman" w:eastAsia="Calibri" w:hAnsi="Times New Roman" w:cs="Times New Roman"/>
        </w:rPr>
      </w:pPr>
    </w:p>
    <w:p w14:paraId="3C2A6185" w14:textId="3FDCD44F" w:rsidR="006937B8" w:rsidRDefault="006937B8" w:rsidP="006937B8">
      <w:pPr>
        <w:rPr>
          <w:rFonts w:ascii="Times New Roman" w:eastAsia="Calibri" w:hAnsi="Times New Roman" w:cs="Times New Roman"/>
        </w:rPr>
      </w:pPr>
    </w:p>
    <w:p w14:paraId="3A1A33AF" w14:textId="4B2C3EB7" w:rsidR="005E71BF" w:rsidRDefault="005E71BF" w:rsidP="006937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2 December 2018</w:t>
      </w:r>
    </w:p>
    <w:p w14:paraId="752E6EAA" w14:textId="31A1C9BB" w:rsidR="000567D4" w:rsidRDefault="000567D4" w:rsidP="006937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14 December 2024</w:t>
      </w:r>
    </w:p>
    <w:p w14:paraId="40EBF0A0" w14:textId="77777777" w:rsidR="000567D4" w:rsidRPr="00E71FC3" w:rsidRDefault="000567D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27EAB" w14:textId="77777777" w:rsidR="006937B8" w:rsidRDefault="006937B8" w:rsidP="00E71FC3">
      <w:r>
        <w:separator/>
      </w:r>
    </w:p>
  </w:endnote>
  <w:endnote w:type="continuationSeparator" w:id="0">
    <w:p w14:paraId="281CDCD5" w14:textId="77777777" w:rsidR="006937B8" w:rsidRDefault="006937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A28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B04A4" w14:textId="77777777" w:rsidR="006937B8" w:rsidRDefault="006937B8" w:rsidP="00E71FC3">
      <w:r>
        <w:separator/>
      </w:r>
    </w:p>
  </w:footnote>
  <w:footnote w:type="continuationSeparator" w:id="0">
    <w:p w14:paraId="171ABDD4" w14:textId="77777777" w:rsidR="006937B8" w:rsidRDefault="006937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7B8"/>
    <w:rsid w:val="000567D4"/>
    <w:rsid w:val="001A7C09"/>
    <w:rsid w:val="002E5A01"/>
    <w:rsid w:val="00577BD5"/>
    <w:rsid w:val="005E71BF"/>
    <w:rsid w:val="00656CBA"/>
    <w:rsid w:val="006937B8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7B344"/>
  <w15:chartTrackingRefBased/>
  <w15:docId w15:val="{84B4B9E9-9EDE-4E17-B319-7949EA825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7B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E71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2017-05-30T13:10:00Z</dcterms:created>
  <dcterms:modified xsi:type="dcterms:W3CDTF">2024-12-14T16:49:00Z</dcterms:modified>
</cp:coreProperties>
</file>